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243B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243BD" w:rsidRPr="007243B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243BD" w:rsidRPr="007243B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243BD" w:rsidRPr="007243BD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243BD" w:rsidRPr="007243BD">
          <w:rPr>
            <w:u w:val="single"/>
          </w:rPr>
          <w:t xml:space="preserve"> 07143/023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243BD" w:rsidRPr="007243BD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243BD" w:rsidRPr="007243BD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243BD" w:rsidRPr="007243B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263E93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63E93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63E93" w:rsidP="005859B9">
      <w:fldSimple w:instr=" DOCVARIABLE operac \* MERGEFORMAT ">
        <w:r w:rsidR="007243BD" w:rsidRPr="007243BD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6173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6173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6173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6173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6173A" w:rsidRPr="00B6173A">
          <w:rPr>
            <w:bCs/>
          </w:rPr>
          <w:t>-</w:t>
        </w:r>
        <w:r w:rsidR="00B6173A" w:rsidRPr="00B6173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6173A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243B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63E9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63E93" w:rsidRPr="00310C71">
            <w:rPr>
              <w:rStyle w:val="ad"/>
              <w:sz w:val="20"/>
              <w:szCs w:val="20"/>
            </w:rPr>
            <w:fldChar w:fldCharType="separate"/>
          </w:r>
          <w:r w:rsidR="007243BD">
            <w:rPr>
              <w:rStyle w:val="ad"/>
              <w:noProof/>
              <w:sz w:val="20"/>
              <w:szCs w:val="20"/>
            </w:rPr>
            <w:t>1</w:t>
          </w:r>
          <w:r w:rsidR="00263E9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243BD" w:rsidRPr="007243B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07143/023, 07143/023-1А (07143/02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2846390D6414E0F801624869D7EF5AF"/>
    <w:docVar w:name="fill_date" w:val="17.10.2016"/>
    <w:docVar w:name="grid_data" w:val="6.4;5;20;1.3;0.8;80; "/>
    <w:docVar w:name="grid_data232" w:val="6.4;20;1;1.2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3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35B777AE71149CD8D14B7AA3B2AB111"/>
    <w:docVar w:name="rm_id" w:val="203"/>
    <w:docVar w:name="rm_name" w:val=" Санитарка "/>
    <w:docVar w:name="rm_number" w:val=" 07143/023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34932"/>
    <w:rsid w:val="00263E93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2517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243BD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80256"/>
    <w:rsid w:val="00A91908"/>
    <w:rsid w:val="00AA4551"/>
    <w:rsid w:val="00AA46ED"/>
    <w:rsid w:val="00AA4DCC"/>
    <w:rsid w:val="00AA76D8"/>
    <w:rsid w:val="00AD14A4"/>
    <w:rsid w:val="00AD7C32"/>
    <w:rsid w:val="00AF796F"/>
    <w:rsid w:val="00B0452F"/>
    <w:rsid w:val="00B6173A"/>
    <w:rsid w:val="00B617C4"/>
    <w:rsid w:val="00BA5029"/>
    <w:rsid w:val="00BC2F3C"/>
    <w:rsid w:val="00C02263"/>
    <w:rsid w:val="00C02721"/>
    <w:rsid w:val="00C20ED7"/>
    <w:rsid w:val="00C3083C"/>
    <w:rsid w:val="00C42395"/>
    <w:rsid w:val="00C650BF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2016-10-17T11:33:00Z</dcterms:created>
  <dcterms:modified xsi:type="dcterms:W3CDTF">2016-10-18T09:20:00Z</dcterms:modified>
</cp:coreProperties>
</file>